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FD4" w:rsidRPr="006054B5" w:rsidRDefault="009C6FD4" w:rsidP="006054B5">
      <w:pPr>
        <w:spacing w:after="0" w:line="240" w:lineRule="auto"/>
        <w:jc w:val="center"/>
        <w:rPr>
          <w:rFonts w:ascii="Times New Roman" w:hAnsi="Times New Roman" w:cs="Times New Roman"/>
          <w:color w:val="FFFFFF"/>
          <w:sz w:val="24"/>
          <w:szCs w:val="24"/>
          <w:lang w:eastAsia="ru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style="position:absolute;left:0;text-align:left;margin-left:207pt;margin-top:-36pt;width:39pt;height:47.25pt;z-index:251658240;visibility:visible">
            <v:imagedata r:id="rId6" o:title=""/>
          </v:shape>
        </w:pict>
      </w:r>
      <w:r w:rsidRPr="006054B5">
        <w:rPr>
          <w:rFonts w:ascii="Times New Roman" w:hAnsi="Times New Roman" w:cs="Times New Roman"/>
          <w:color w:val="FFFFFF"/>
          <w:sz w:val="24"/>
          <w:szCs w:val="24"/>
          <w:lang w:eastAsia="ru-RU"/>
        </w:rPr>
        <w:t>Приложение № 3</w:t>
      </w:r>
    </w:p>
    <w:p w:rsidR="009C6FD4" w:rsidRPr="006054B5" w:rsidRDefault="009C6FD4" w:rsidP="006054B5">
      <w:pPr>
        <w:spacing w:after="0" w:line="240" w:lineRule="auto"/>
        <w:jc w:val="center"/>
        <w:rPr>
          <w:rFonts w:ascii="Times New Roman" w:hAnsi="Times New Roman" w:cs="Times New Roman"/>
          <w:color w:val="FFFFFF"/>
          <w:sz w:val="24"/>
          <w:szCs w:val="24"/>
          <w:lang w:eastAsia="ru-RU"/>
        </w:rPr>
      </w:pPr>
    </w:p>
    <w:p w:rsidR="009C6FD4" w:rsidRPr="006054B5" w:rsidRDefault="009C6FD4" w:rsidP="006054B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605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АДМИНИСТРАЦИЯ ПЕРЕДОВСКОГО СЕЛЬСКОГО</w:t>
      </w:r>
    </w:p>
    <w:p w:rsidR="009C6FD4" w:rsidRPr="006054B5" w:rsidRDefault="009C6FD4" w:rsidP="006054B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605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ПОСЕЛЕНИЯ ОТРАДНЕНСКОГО РАЙОНА </w:t>
      </w:r>
    </w:p>
    <w:p w:rsidR="009C6FD4" w:rsidRPr="006054B5" w:rsidRDefault="009C6FD4" w:rsidP="006054B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8"/>
          <w:szCs w:val="8"/>
          <w:lang w:eastAsia="ru-RU"/>
        </w:rPr>
      </w:pPr>
    </w:p>
    <w:p w:rsidR="009C6FD4" w:rsidRPr="006054B5" w:rsidRDefault="009C6FD4" w:rsidP="006054B5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r w:rsidRPr="006054B5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ПОСТАНОВЛЕНИЕ</w:t>
      </w:r>
    </w:p>
    <w:p w:rsidR="009C6FD4" w:rsidRPr="006054B5" w:rsidRDefault="009C6FD4" w:rsidP="00251817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от  26.11.2013 года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ab/>
        <w:t>№  117</w:t>
      </w:r>
    </w:p>
    <w:p w:rsidR="009C6FD4" w:rsidRPr="006054B5" w:rsidRDefault="009C6FD4" w:rsidP="006054B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C6FD4" w:rsidRPr="006054B5" w:rsidRDefault="009C6FD4" w:rsidP="006054B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6054B5">
        <w:rPr>
          <w:rFonts w:ascii="Times New Roman" w:hAnsi="Times New Roman" w:cs="Times New Roman"/>
          <w:sz w:val="24"/>
          <w:szCs w:val="24"/>
          <w:lang w:eastAsia="ru-RU"/>
        </w:rPr>
        <w:t>ст-ца Передовая</w:t>
      </w:r>
    </w:p>
    <w:p w:rsidR="009C6FD4" w:rsidRPr="006054B5" w:rsidRDefault="009C6FD4" w:rsidP="006054B5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Об  утверждении схем границ прилегающих территорий, на которых не допускается розничная продажа алкогольной продукции</w:t>
      </w:r>
    </w:p>
    <w:p w:rsidR="009C6FD4" w:rsidRPr="00B753E9" w:rsidRDefault="009C6FD4" w:rsidP="00B753E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на территории Передовского сельского поселения</w:t>
      </w:r>
    </w:p>
    <w:p w:rsidR="009C6FD4" w:rsidRPr="00B753E9" w:rsidRDefault="009C6FD4" w:rsidP="00B753E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Отрадненского района</w:t>
      </w:r>
    </w:p>
    <w:p w:rsidR="009C6FD4" w:rsidRPr="00B753E9" w:rsidRDefault="009C6FD4" w:rsidP="00B753E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C6FD4" w:rsidRDefault="009C6FD4" w:rsidP="006054B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>Руководствуясь постановлением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 xml:space="preserve"> Правительства РФ от 27 декабря 2012 года №1425 «Об определении органами государственной власти субъектов Российской Федерации мест массового скопления граждан и мест нахождения источников повышенной опасности, в которых не допускается розничная продажа алкогольной продукции, а также определении органами местного самоуправления границ, прилегающих к некоторым организациям и объектам территорий, на которых не допускается розничная продажа алкогольной продукции»,решением Совета Передовского сельского поселения Отрадненского района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от 7 ноября 2013 года № 181 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«Об определении минимального значения и способа расчёта расстояния от организаций и (или) объектов, до границ прилегающих территорий, на которых не допускается розничная продажа алкогольной продукции на территории Передовского сельского поселения Отрадненского района, Уставом Передовского сельского поселения,</w:t>
      </w:r>
    </w:p>
    <w:p w:rsidR="009C6FD4" w:rsidRPr="006F20E2" w:rsidRDefault="009C6FD4" w:rsidP="006054B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 о с т а н о в л я ю:</w:t>
      </w:r>
    </w:p>
    <w:p w:rsidR="009C6FD4" w:rsidRPr="00B753E9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sz w:val="28"/>
          <w:szCs w:val="28"/>
          <w:lang w:eastAsia="ru-RU"/>
        </w:rPr>
        <w:t>1.Утвердить схемы границ прилегающих территорий, на которых не допускается розничная продажа алкогольной продукции:</w:t>
      </w:r>
    </w:p>
    <w:p w:rsidR="009C6FD4" w:rsidRPr="00B753E9" w:rsidRDefault="009C6FD4" w:rsidP="00B753E9">
      <w:pPr>
        <w:spacing w:before="240"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sz w:val="28"/>
          <w:szCs w:val="28"/>
          <w:lang w:eastAsia="ru-RU"/>
        </w:rPr>
        <w:t>1) от  муниципального бюджетного общеобразовательного учреждение средняя общеобразовательная школа № 8 (приложение №1);</w:t>
      </w:r>
    </w:p>
    <w:p w:rsidR="009C6FD4" w:rsidRPr="00B753E9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sz w:val="28"/>
          <w:szCs w:val="28"/>
          <w:lang w:eastAsia="ru-RU"/>
        </w:rPr>
        <w:t>2) от  государственного казенного образовательного учреждения  для детей-сирот и детей, оставшихся без попечения родителей, специальная (коррекционная) школа-интернат (приложение № 2);</w:t>
      </w:r>
    </w:p>
    <w:p w:rsidR="009C6FD4" w:rsidRPr="00B753E9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sz w:val="28"/>
          <w:szCs w:val="28"/>
          <w:lang w:eastAsia="ru-RU"/>
        </w:rPr>
        <w:t>3) от  муниципального бюджетного дошкольного образовательного  учреждения детский сад общеобразовательного вида №12 (приложение № 3);</w:t>
      </w:r>
    </w:p>
    <w:p w:rsidR="009C6FD4" w:rsidRPr="00B753E9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B753E9" w:rsidRDefault="009C6FD4" w:rsidP="006054B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sz w:val="28"/>
          <w:szCs w:val="28"/>
          <w:lang w:eastAsia="ru-RU"/>
        </w:rPr>
        <w:t>4)  от филиала  муниципального бюджетного  образовательного   учреждения дополнительного образования детей  детская школа искусств имениВ. Дамаева( приложение № 4);</w:t>
      </w:r>
    </w:p>
    <w:p w:rsidR="009C6FD4" w:rsidRPr="00B753E9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sz w:val="28"/>
          <w:szCs w:val="28"/>
          <w:lang w:eastAsia="ru-RU"/>
        </w:rPr>
        <w:t xml:space="preserve">5) от </w:t>
      </w: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филиала   муниципального бюджетного образовательного учреждения дополнительного образования детей детско-юношеская спортивная школа "Дружба" (приложение№ 5);</w:t>
      </w:r>
    </w:p>
    <w:p w:rsidR="009C6FD4" w:rsidRPr="00B753E9" w:rsidRDefault="009C6FD4" w:rsidP="00B753E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6) от  муниципального бюджетного учреждения здравоохранения "Отрадненская центральная районная больница" Передовская участковая больница (приложение № 6);</w:t>
      </w:r>
    </w:p>
    <w:p w:rsidR="009C6FD4" w:rsidRPr="00B753E9" w:rsidRDefault="009C6FD4" w:rsidP="00B753E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7) от общества с ограниченной ответственностью "СВ-Дент"  (приложение №7);</w:t>
      </w:r>
    </w:p>
    <w:p w:rsidR="009C6FD4" w:rsidRPr="00B753E9" w:rsidRDefault="009C6FD4" w:rsidP="00B753E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8) от фельдшерско – акушерского  пункта х. Ильич (приложение№ 8);</w:t>
      </w:r>
    </w:p>
    <w:p w:rsidR="009C6FD4" w:rsidRPr="00B753E9" w:rsidRDefault="009C6FD4" w:rsidP="00B753E9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Pr="006054B5" w:rsidRDefault="009C6FD4" w:rsidP="006054B5">
      <w:pPr>
        <w:ind w:firstLine="708"/>
        <w:rPr>
          <w:rFonts w:ascii="Times New Roman" w:hAnsi="Times New Roman" w:cs="Times New Roman"/>
          <w:sz w:val="28"/>
          <w:szCs w:val="28"/>
          <w:lang w:eastAsia="ar-SA"/>
        </w:rPr>
      </w:pP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2</w:t>
      </w:r>
      <w:r w:rsidRPr="006054B5">
        <w:rPr>
          <w:rFonts w:ascii="Times New Roman" w:hAnsi="Times New Roman" w:cs="Times New Roman"/>
          <w:sz w:val="28"/>
          <w:szCs w:val="28"/>
          <w:lang w:eastAsia="ar-SA"/>
        </w:rPr>
        <w:t>Контроль за выполнением настоящего постановления  оставляю за со</w:t>
      </w:r>
      <w:r>
        <w:rPr>
          <w:rFonts w:ascii="Times New Roman" w:hAnsi="Times New Roman" w:cs="Times New Roman"/>
          <w:sz w:val="28"/>
          <w:szCs w:val="28"/>
          <w:lang w:eastAsia="ar-SA"/>
        </w:rPr>
        <w:t>бой.</w:t>
      </w:r>
    </w:p>
    <w:p w:rsidR="009C6FD4" w:rsidRDefault="009C6FD4" w:rsidP="006054B5">
      <w:pPr>
        <w:spacing w:after="0"/>
        <w:ind w:firstLine="708"/>
        <w:rPr>
          <w:rFonts w:ascii="Times New Roman" w:hAnsi="Times New Roman" w:cs="Times New Roman"/>
          <w:sz w:val="28"/>
          <w:szCs w:val="28"/>
          <w:lang w:eastAsia="ar-SA"/>
        </w:rPr>
      </w:pPr>
      <w:r w:rsidRPr="00B753E9">
        <w:rPr>
          <w:rFonts w:ascii="Times New Roman" w:hAnsi="Times New Roman" w:cs="Times New Roman"/>
          <w:sz w:val="24"/>
          <w:szCs w:val="24"/>
          <w:lang w:eastAsia="ru-RU"/>
        </w:rPr>
        <w:t xml:space="preserve">3. </w:t>
      </w:r>
      <w:r w:rsidRPr="006054B5">
        <w:rPr>
          <w:rFonts w:ascii="Times New Roman" w:hAnsi="Times New Roman" w:cs="Times New Roman"/>
          <w:sz w:val="28"/>
          <w:szCs w:val="28"/>
          <w:lang w:eastAsia="ar-SA"/>
        </w:rPr>
        <w:t xml:space="preserve">Постановление вступает в силу со дня его </w:t>
      </w:r>
      <w:r>
        <w:rPr>
          <w:rFonts w:ascii="Times New Roman" w:hAnsi="Times New Roman" w:cs="Times New Roman"/>
          <w:sz w:val="28"/>
          <w:szCs w:val="28"/>
          <w:lang w:eastAsia="ar-SA"/>
        </w:rPr>
        <w:t>опубликования</w:t>
      </w:r>
    </w:p>
    <w:p w:rsidR="009C6FD4" w:rsidRPr="006054B5" w:rsidRDefault="009C6FD4" w:rsidP="006054B5">
      <w:pPr>
        <w:spacing w:after="0"/>
        <w:ind w:firstLine="708"/>
        <w:rPr>
          <w:rFonts w:ascii="Times New Roman" w:hAnsi="Times New Roman" w:cs="Times New Roman"/>
          <w:sz w:val="28"/>
          <w:szCs w:val="28"/>
          <w:lang w:eastAsia="ar-SA"/>
        </w:rPr>
      </w:pPr>
      <w:r w:rsidRPr="006054B5">
        <w:rPr>
          <w:rFonts w:ascii="Times New Roman" w:hAnsi="Times New Roman" w:cs="Times New Roman"/>
          <w:sz w:val="28"/>
          <w:szCs w:val="28"/>
          <w:lang w:eastAsia="ar-SA"/>
        </w:rPr>
        <w:t>(обнародования).</w:t>
      </w:r>
    </w:p>
    <w:p w:rsidR="009C6FD4" w:rsidRPr="00B753E9" w:rsidRDefault="009C6FD4" w:rsidP="006054B5">
      <w:pPr>
        <w:tabs>
          <w:tab w:val="left" w:pos="-360"/>
          <w:tab w:val="left" w:pos="0"/>
        </w:tabs>
        <w:spacing w:after="12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Ind w:w="-106" w:type="dxa"/>
        <w:tblLook w:val="00A0"/>
      </w:tblPr>
      <w:tblGrid>
        <w:gridCol w:w="7196"/>
        <w:gridCol w:w="2375"/>
      </w:tblGrid>
      <w:tr w:rsidR="009C6FD4" w:rsidRPr="00637212">
        <w:tc>
          <w:tcPr>
            <w:tcW w:w="7196" w:type="dxa"/>
          </w:tcPr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Глава Передовского сельского</w:t>
            </w: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поселения Отрадненского района</w:t>
            </w:r>
          </w:p>
        </w:tc>
        <w:tc>
          <w:tcPr>
            <w:tcW w:w="2375" w:type="dxa"/>
          </w:tcPr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А.Д. Рубанов </w:t>
            </w: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C6FD4" w:rsidRPr="00637212">
        <w:tc>
          <w:tcPr>
            <w:tcW w:w="7196" w:type="dxa"/>
          </w:tcPr>
          <w:p w:rsidR="009C6FD4" w:rsidRPr="00637212" w:rsidRDefault="009C6FD4" w:rsidP="00637212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Проект подготовлен и внесён:</w:t>
            </w:r>
          </w:p>
          <w:p w:rsidR="009C6FD4" w:rsidRPr="00637212" w:rsidRDefault="009C6FD4" w:rsidP="00637212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Начальник общего отдела  администрации</w:t>
            </w:r>
          </w:p>
          <w:p w:rsidR="009C6FD4" w:rsidRPr="00637212" w:rsidRDefault="009C6FD4" w:rsidP="00637212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Передовского сельского поселения   </w:t>
            </w: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75" w:type="dxa"/>
          </w:tcPr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</w:rPr>
              <w:t>Т.Н. Шурупова</w:t>
            </w:r>
          </w:p>
        </w:tc>
      </w:tr>
      <w:tr w:rsidR="009C6FD4" w:rsidRPr="00637212">
        <w:tc>
          <w:tcPr>
            <w:tcW w:w="7196" w:type="dxa"/>
          </w:tcPr>
          <w:p w:rsidR="009C6FD4" w:rsidRPr="00637212" w:rsidRDefault="009C6FD4" w:rsidP="00637212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Проект согласован:</w:t>
            </w:r>
          </w:p>
          <w:p w:rsidR="009C6FD4" w:rsidRPr="00637212" w:rsidRDefault="009C6FD4" w:rsidP="00637212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Юрист  администрации Передовского</w:t>
            </w:r>
          </w:p>
          <w:p w:rsidR="009C6FD4" w:rsidRPr="00637212" w:rsidRDefault="009C6FD4" w:rsidP="00637212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сельского поселения</w:t>
            </w:r>
          </w:p>
        </w:tc>
        <w:tc>
          <w:tcPr>
            <w:tcW w:w="2375" w:type="dxa"/>
          </w:tcPr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C6FD4" w:rsidRPr="00637212" w:rsidRDefault="009C6FD4" w:rsidP="006372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3721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Н.В. Кострюкова</w:t>
            </w:r>
          </w:p>
        </w:tc>
      </w:tr>
    </w:tbl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B753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B753E9" w:rsidRDefault="009C6FD4" w:rsidP="00B753E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/>
    <w:p w:rsidR="009C6FD4" w:rsidRDefault="009C6FD4">
      <w:r>
        <w:br w:type="page"/>
      </w:r>
    </w:p>
    <w:p w:rsidR="009C6FD4" w:rsidRDefault="009C6FD4" w:rsidP="009605D3">
      <w:pPr>
        <w:pStyle w:val="NoSpacing"/>
        <w:ind w:firstLine="5529"/>
      </w:pPr>
      <w:r>
        <w:t xml:space="preserve">       ПРИЛОЖЕНИЕ №1</w:t>
      </w:r>
    </w:p>
    <w:p w:rsidR="009C6FD4" w:rsidRDefault="009C6FD4" w:rsidP="009605D3">
      <w:pPr>
        <w:pStyle w:val="NoSpacing"/>
        <w:ind w:firstLine="5529"/>
        <w:jc w:val="center"/>
      </w:pPr>
    </w:p>
    <w:p w:rsidR="009C6FD4" w:rsidRDefault="009C6FD4" w:rsidP="009605D3">
      <w:pPr>
        <w:pStyle w:val="NoSpacing"/>
        <w:ind w:left="4820"/>
        <w:jc w:val="center"/>
      </w:pPr>
      <w:r>
        <w:t>УТВЕРЖДЕНА</w:t>
      </w:r>
    </w:p>
    <w:p w:rsidR="009C6FD4" w:rsidRDefault="009C6FD4" w:rsidP="009605D3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9605D3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Default="009C6FD4" w:rsidP="009605D3">
      <w:pPr>
        <w:pStyle w:val="NoSpacing"/>
        <w:ind w:left="4820"/>
        <w:jc w:val="center"/>
      </w:pPr>
      <w:r>
        <w:t>от 26.11.2013 г. № 117</w:t>
      </w:r>
    </w:p>
    <w:p w:rsidR="009C6FD4" w:rsidRDefault="009C6FD4" w:rsidP="009605D3"/>
    <w:p w:rsidR="009C6FD4" w:rsidRPr="001858B0" w:rsidRDefault="009C6FD4" w:rsidP="001858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Pr="00B753E9" w:rsidRDefault="009C6FD4" w:rsidP="00CC7A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1) от  муниципального бюджетного общеобразовательного учреждение средняя общеобразовате</w:t>
      </w:r>
      <w:r>
        <w:rPr>
          <w:rFonts w:ascii="Times New Roman" w:hAnsi="Times New Roman" w:cs="Times New Roman"/>
          <w:sz w:val="28"/>
          <w:szCs w:val="28"/>
          <w:lang w:eastAsia="ru-RU"/>
        </w:rPr>
        <w:t>льная школа № 8.</w:t>
      </w:r>
    </w:p>
    <w:p w:rsidR="009C6FD4" w:rsidRPr="001858B0" w:rsidRDefault="009C6FD4" w:rsidP="00CC7A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1858B0">
      <w:r w:rsidRPr="00637212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4" o:spid="_x0000_i1025" type="#_x0000_t75" style="width:463.5pt;height:327.75pt;visibility:visible">
            <v:imagedata r:id="rId7" o:title=""/>
          </v:shape>
        </w:pict>
      </w:r>
    </w:p>
    <w:p w:rsidR="009C6FD4" w:rsidRPr="000328E1" w:rsidRDefault="009C6FD4" w:rsidP="000328E1"/>
    <w:p w:rsidR="009C6FD4" w:rsidRDefault="009C6FD4" w:rsidP="000328E1">
      <w:pPr>
        <w:rPr>
          <w:sz w:val="28"/>
          <w:szCs w:val="28"/>
        </w:rPr>
      </w:pPr>
    </w:p>
    <w:p w:rsidR="009C6FD4" w:rsidRDefault="009C6FD4" w:rsidP="000328E1">
      <w:pPr>
        <w:rPr>
          <w:sz w:val="28"/>
          <w:szCs w:val="28"/>
        </w:rPr>
      </w:pPr>
    </w:p>
    <w:p w:rsidR="009C6FD4" w:rsidRPr="000328E1" w:rsidRDefault="009C6FD4" w:rsidP="000328E1">
      <w:pPr>
        <w:rPr>
          <w:sz w:val="28"/>
          <w:szCs w:val="28"/>
        </w:rPr>
      </w:pPr>
      <w:r w:rsidRPr="000328E1">
        <w:rPr>
          <w:sz w:val="28"/>
          <w:szCs w:val="28"/>
        </w:rPr>
        <w:t>Глава Передовского сельского</w:t>
      </w:r>
    </w:p>
    <w:p w:rsidR="009C6FD4" w:rsidRPr="000328E1" w:rsidRDefault="009C6FD4" w:rsidP="000328E1">
      <w:pPr>
        <w:rPr>
          <w:sz w:val="28"/>
          <w:szCs w:val="28"/>
        </w:rPr>
      </w:pPr>
      <w:r w:rsidRPr="000328E1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</w:p>
    <w:p w:rsidR="009C6FD4" w:rsidRDefault="009C6FD4" w:rsidP="000328E1">
      <w:pPr>
        <w:rPr>
          <w:sz w:val="28"/>
          <w:szCs w:val="28"/>
        </w:rPr>
      </w:pPr>
      <w:r w:rsidRPr="000328E1">
        <w:rPr>
          <w:sz w:val="28"/>
          <w:szCs w:val="28"/>
        </w:rPr>
        <w:t> </w:t>
      </w:r>
    </w:p>
    <w:p w:rsidR="009C6FD4" w:rsidRDefault="009C6FD4" w:rsidP="00EB3C4B">
      <w:pPr>
        <w:pStyle w:val="NoSpacing"/>
        <w:ind w:firstLine="5529"/>
      </w:pPr>
      <w:r>
        <w:br w:type="page"/>
        <w:t xml:space="preserve">       ПРИЛОЖЕНИЕ №2</w:t>
      </w:r>
    </w:p>
    <w:p w:rsidR="009C6FD4" w:rsidRDefault="009C6FD4" w:rsidP="00EB3C4B">
      <w:pPr>
        <w:pStyle w:val="NoSpacing"/>
        <w:ind w:firstLine="5529"/>
        <w:jc w:val="center"/>
      </w:pPr>
    </w:p>
    <w:p w:rsidR="009C6FD4" w:rsidRDefault="009C6FD4" w:rsidP="00EB3C4B">
      <w:pPr>
        <w:pStyle w:val="NoSpacing"/>
        <w:ind w:left="4820"/>
        <w:jc w:val="center"/>
      </w:pPr>
      <w:r>
        <w:t>УТВЕРЖДЕНА</w:t>
      </w:r>
    </w:p>
    <w:p w:rsidR="009C6FD4" w:rsidRDefault="009C6FD4" w:rsidP="00EB3C4B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EB3C4B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Default="009C6FD4" w:rsidP="00EB3C4B">
      <w:pPr>
        <w:pStyle w:val="NoSpacing"/>
        <w:ind w:left="4820"/>
        <w:jc w:val="center"/>
      </w:pPr>
      <w:r>
        <w:t>от 26.11.2013 г. № 117</w:t>
      </w:r>
    </w:p>
    <w:p w:rsidR="009C6FD4" w:rsidRDefault="009C6FD4" w:rsidP="00EB3C4B"/>
    <w:p w:rsidR="009C6FD4" w:rsidRPr="001858B0" w:rsidRDefault="009C6FD4" w:rsidP="00EB3C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Default="009C6FD4" w:rsidP="00EB3C4B">
      <w:pPr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 2)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от  государственного казенного образовательного учреждения  для детей-сирот и детей, оставшихся без попечения родителей, специальная (коррекционная) школа-интернат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9C6FD4" w:rsidRPr="00882758" w:rsidRDefault="009C6FD4" w:rsidP="00EB3C4B">
      <w:pPr>
        <w:rPr>
          <w:sz w:val="28"/>
          <w:szCs w:val="28"/>
        </w:rPr>
      </w:pPr>
      <w:r w:rsidRPr="00637212">
        <w:rPr>
          <w:noProof/>
          <w:sz w:val="28"/>
          <w:szCs w:val="28"/>
          <w:lang w:eastAsia="ru-RU"/>
        </w:rPr>
        <w:pict>
          <v:shape id="Рисунок 12" o:spid="_x0000_i1026" type="#_x0000_t75" style="width:735pt;height:309.75pt;visibility:visible">
            <v:imagedata r:id="rId8" o:title=""/>
          </v:shape>
        </w:pict>
      </w:r>
    </w:p>
    <w:p w:rsidR="009C6FD4" w:rsidRDefault="009C6FD4" w:rsidP="00EB3C4B">
      <w:pPr>
        <w:rPr>
          <w:sz w:val="28"/>
          <w:szCs w:val="28"/>
        </w:rPr>
      </w:pPr>
    </w:p>
    <w:p w:rsidR="009C6FD4" w:rsidRPr="00882758" w:rsidRDefault="009C6FD4" w:rsidP="00EB3C4B">
      <w:pPr>
        <w:rPr>
          <w:sz w:val="28"/>
          <w:szCs w:val="28"/>
        </w:rPr>
      </w:pPr>
      <w:r w:rsidRPr="00882758">
        <w:rPr>
          <w:sz w:val="28"/>
          <w:szCs w:val="28"/>
        </w:rPr>
        <w:t>Глава Передовского сельского</w:t>
      </w:r>
    </w:p>
    <w:p w:rsidR="009C6FD4" w:rsidRDefault="009C6FD4" w:rsidP="00EB3C4B">
      <w:pPr>
        <w:rPr>
          <w:sz w:val="28"/>
          <w:szCs w:val="28"/>
        </w:rPr>
      </w:pPr>
      <w:r w:rsidRPr="00882758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</w:p>
    <w:p w:rsidR="009C6FD4" w:rsidRDefault="009C6FD4" w:rsidP="00EB3C4B">
      <w:pPr>
        <w:pStyle w:val="NoSpacing"/>
        <w:ind w:firstLine="5529"/>
      </w:pPr>
    </w:p>
    <w:p w:rsidR="009C6FD4" w:rsidRDefault="009C6FD4" w:rsidP="00882758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C6FD4" w:rsidRDefault="009C6FD4" w:rsidP="000328E1">
      <w:pPr>
        <w:pStyle w:val="NoSpacing"/>
        <w:ind w:firstLine="5529"/>
      </w:pPr>
      <w:r>
        <w:t xml:space="preserve">       ПРИЛОЖЕНИЕ №3</w:t>
      </w:r>
    </w:p>
    <w:p w:rsidR="009C6FD4" w:rsidRDefault="009C6FD4" w:rsidP="000328E1">
      <w:pPr>
        <w:pStyle w:val="NoSpacing"/>
        <w:ind w:firstLine="5529"/>
        <w:jc w:val="center"/>
      </w:pPr>
    </w:p>
    <w:p w:rsidR="009C6FD4" w:rsidRDefault="009C6FD4" w:rsidP="000328E1">
      <w:pPr>
        <w:pStyle w:val="NoSpacing"/>
        <w:ind w:left="4820"/>
        <w:jc w:val="center"/>
      </w:pPr>
      <w:r>
        <w:t>УТВЕРЖДЕНА</w:t>
      </w:r>
    </w:p>
    <w:p w:rsidR="009C6FD4" w:rsidRDefault="009C6FD4" w:rsidP="000328E1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0328E1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Pr="00882758" w:rsidRDefault="009C6FD4" w:rsidP="00882758">
      <w:pPr>
        <w:pStyle w:val="NoSpacing"/>
        <w:ind w:left="4820"/>
        <w:jc w:val="center"/>
      </w:pPr>
      <w:r>
        <w:t>от 26.11.2013 г. № 117</w:t>
      </w:r>
    </w:p>
    <w:p w:rsidR="009C6FD4" w:rsidRDefault="009C6FD4" w:rsidP="000328E1">
      <w:pPr>
        <w:pStyle w:val="NoSpacing"/>
        <w:ind w:firstLine="5529"/>
      </w:pPr>
    </w:p>
    <w:p w:rsidR="009C6FD4" w:rsidRDefault="009C6FD4" w:rsidP="00882758"/>
    <w:p w:rsidR="009C6FD4" w:rsidRPr="001858B0" w:rsidRDefault="009C6FD4" w:rsidP="0088275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Default="009C6FD4" w:rsidP="00882758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 3)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) от  муниципального бюджетного дошкольного образовательного  учреждения детский сад общеобразовательного вида №12</w:t>
      </w:r>
    </w:p>
    <w:p w:rsidR="009C6FD4" w:rsidRDefault="009C6FD4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0328E1">
      <w:pPr>
        <w:pStyle w:val="NoSpacing"/>
        <w:ind w:firstLine="5529"/>
      </w:pPr>
    </w:p>
    <w:p w:rsidR="009C6FD4" w:rsidRDefault="009C6FD4" w:rsidP="00882758">
      <w:pPr>
        <w:rPr>
          <w:sz w:val="28"/>
          <w:szCs w:val="28"/>
        </w:rPr>
      </w:pPr>
      <w:r w:rsidRPr="009C1810">
        <w:rPr>
          <w:noProof/>
          <w:lang w:eastAsia="ru-RU"/>
        </w:rPr>
        <w:pict>
          <v:shape id="Рисунок 8" o:spid="_x0000_i1027" type="#_x0000_t75" style="width:468pt;height:252pt;visibility:visible">
            <v:imagedata r:id="rId9" o:title=""/>
          </v:shape>
        </w:pict>
      </w:r>
    </w:p>
    <w:p w:rsidR="009C6FD4" w:rsidRDefault="009C6FD4" w:rsidP="00882758">
      <w:pPr>
        <w:rPr>
          <w:sz w:val="28"/>
          <w:szCs w:val="28"/>
        </w:rPr>
      </w:pPr>
    </w:p>
    <w:p w:rsidR="009C6FD4" w:rsidRDefault="009C6FD4" w:rsidP="00882758">
      <w:pPr>
        <w:rPr>
          <w:sz w:val="28"/>
          <w:szCs w:val="28"/>
        </w:rPr>
      </w:pPr>
    </w:p>
    <w:p w:rsidR="009C6FD4" w:rsidRPr="00882758" w:rsidRDefault="009C6FD4" w:rsidP="00882758">
      <w:pPr>
        <w:rPr>
          <w:sz w:val="28"/>
          <w:szCs w:val="28"/>
        </w:rPr>
      </w:pPr>
      <w:r w:rsidRPr="00882758">
        <w:rPr>
          <w:sz w:val="28"/>
          <w:szCs w:val="28"/>
        </w:rPr>
        <w:t xml:space="preserve"> Глава Передовского сельского</w:t>
      </w:r>
    </w:p>
    <w:p w:rsidR="009C6FD4" w:rsidRDefault="009C6FD4" w:rsidP="00882758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82758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  <w:r>
        <w:br w:type="page"/>
      </w:r>
    </w:p>
    <w:p w:rsidR="009C6FD4" w:rsidRDefault="009C6FD4" w:rsidP="000328E1">
      <w:pPr>
        <w:pStyle w:val="NoSpacing"/>
        <w:ind w:firstLine="5529"/>
      </w:pPr>
    </w:p>
    <w:p w:rsidR="009C6FD4" w:rsidRDefault="009C6FD4" w:rsidP="00882758">
      <w:pPr>
        <w:pStyle w:val="NoSpacing"/>
        <w:ind w:firstLine="5529"/>
      </w:pPr>
      <w:r>
        <w:t xml:space="preserve">       ПРИЛОЖЕНИЕ №4</w:t>
      </w:r>
    </w:p>
    <w:p w:rsidR="009C6FD4" w:rsidRDefault="009C6FD4" w:rsidP="00882758">
      <w:pPr>
        <w:pStyle w:val="NoSpacing"/>
        <w:ind w:firstLine="5529"/>
        <w:jc w:val="center"/>
      </w:pPr>
    </w:p>
    <w:p w:rsidR="009C6FD4" w:rsidRDefault="009C6FD4" w:rsidP="00882758">
      <w:pPr>
        <w:pStyle w:val="NoSpacing"/>
        <w:ind w:left="4820"/>
        <w:jc w:val="center"/>
      </w:pPr>
      <w:r>
        <w:t>УТВЕРЖДЕНА</w:t>
      </w:r>
    </w:p>
    <w:p w:rsidR="009C6FD4" w:rsidRDefault="009C6FD4" w:rsidP="00882758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882758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Default="009C6FD4" w:rsidP="00EB3C4B">
      <w:pPr>
        <w:pStyle w:val="NoSpacing"/>
        <w:ind w:left="4820"/>
        <w:jc w:val="center"/>
      </w:pPr>
      <w:r>
        <w:t>от 26.11.2013 г. № 117</w:t>
      </w:r>
    </w:p>
    <w:p w:rsidR="009C6FD4" w:rsidRDefault="009C6FD4" w:rsidP="00882758"/>
    <w:p w:rsidR="009C6FD4" w:rsidRPr="001858B0" w:rsidRDefault="009C6FD4" w:rsidP="0088275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Pr="00B753E9" w:rsidRDefault="009C6FD4" w:rsidP="0088275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 4)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)  от филиала  муниципального бюджетного  образовательного   учреждения дополнительного образования детей  детская школа искусств имениВ. Дамаева ( приложение № 4);</w:t>
      </w:r>
    </w:p>
    <w:p w:rsidR="009C6FD4" w:rsidRDefault="009C6FD4" w:rsidP="00EB3C4B">
      <w:pPr>
        <w:rPr>
          <w:sz w:val="28"/>
          <w:szCs w:val="28"/>
        </w:rPr>
      </w:pPr>
      <w:r w:rsidRPr="009C1810">
        <w:rPr>
          <w:noProof/>
          <w:lang w:eastAsia="ru-RU"/>
        </w:rPr>
        <w:pict>
          <v:shape id="Рисунок 10" o:spid="_x0000_i1028" type="#_x0000_t75" style="width:462.75pt;height:283.5pt;visibility:visible">
            <v:imagedata r:id="rId10" o:title=""/>
          </v:shape>
        </w:pict>
      </w:r>
    </w:p>
    <w:p w:rsidR="009C6FD4" w:rsidRDefault="009C6FD4" w:rsidP="00EB3C4B">
      <w:pPr>
        <w:rPr>
          <w:sz w:val="28"/>
          <w:szCs w:val="28"/>
        </w:rPr>
      </w:pPr>
    </w:p>
    <w:p w:rsidR="009C6FD4" w:rsidRDefault="009C6FD4" w:rsidP="00EB3C4B">
      <w:pPr>
        <w:rPr>
          <w:sz w:val="28"/>
          <w:szCs w:val="28"/>
        </w:rPr>
      </w:pPr>
    </w:p>
    <w:p w:rsidR="009C6FD4" w:rsidRDefault="009C6FD4" w:rsidP="00EB3C4B">
      <w:pPr>
        <w:rPr>
          <w:sz w:val="28"/>
          <w:szCs w:val="28"/>
        </w:rPr>
      </w:pPr>
    </w:p>
    <w:p w:rsidR="009C6FD4" w:rsidRPr="00882758" w:rsidRDefault="009C6FD4" w:rsidP="00EB3C4B">
      <w:pPr>
        <w:rPr>
          <w:sz w:val="28"/>
          <w:szCs w:val="28"/>
        </w:rPr>
      </w:pPr>
      <w:r w:rsidRPr="00882758">
        <w:rPr>
          <w:sz w:val="28"/>
          <w:szCs w:val="28"/>
        </w:rPr>
        <w:t>Глава Передовского сельского</w:t>
      </w:r>
    </w:p>
    <w:p w:rsidR="009C6FD4" w:rsidRDefault="009C6FD4" w:rsidP="00EB3C4B">
      <w:r w:rsidRPr="00882758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  <w:r>
        <w:br w:type="page"/>
      </w:r>
    </w:p>
    <w:p w:rsidR="009C6FD4" w:rsidRDefault="009C6FD4" w:rsidP="00EB3C4B">
      <w:pPr>
        <w:pStyle w:val="NoSpacing"/>
        <w:ind w:firstLine="5529"/>
      </w:pPr>
    </w:p>
    <w:p w:rsidR="009C6FD4" w:rsidRDefault="009C6FD4" w:rsidP="00EB3C4B">
      <w:pPr>
        <w:pStyle w:val="NoSpacing"/>
        <w:ind w:firstLine="5529"/>
      </w:pPr>
      <w:r>
        <w:t xml:space="preserve">       ПРИЛОЖЕНИЕ №5</w:t>
      </w:r>
    </w:p>
    <w:p w:rsidR="009C6FD4" w:rsidRDefault="009C6FD4" w:rsidP="00EB3C4B">
      <w:pPr>
        <w:pStyle w:val="NoSpacing"/>
        <w:ind w:firstLine="5529"/>
        <w:jc w:val="center"/>
      </w:pPr>
    </w:p>
    <w:p w:rsidR="009C6FD4" w:rsidRDefault="009C6FD4" w:rsidP="00EB3C4B">
      <w:pPr>
        <w:pStyle w:val="NoSpacing"/>
        <w:ind w:left="4820"/>
        <w:jc w:val="center"/>
      </w:pPr>
      <w:r>
        <w:t>УТВЕРЖДЕНА</w:t>
      </w:r>
    </w:p>
    <w:p w:rsidR="009C6FD4" w:rsidRDefault="009C6FD4" w:rsidP="00EB3C4B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EB3C4B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Default="009C6FD4" w:rsidP="00EB3C4B">
      <w:pPr>
        <w:pStyle w:val="NoSpacing"/>
        <w:ind w:left="4820"/>
        <w:jc w:val="center"/>
      </w:pPr>
      <w:r>
        <w:t>от 26.11.2013 г. № 117</w:t>
      </w:r>
    </w:p>
    <w:p w:rsidR="009C6FD4" w:rsidRDefault="009C6FD4" w:rsidP="00EB3C4B"/>
    <w:p w:rsidR="009C6FD4" w:rsidRPr="001858B0" w:rsidRDefault="009C6FD4" w:rsidP="00EB3C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Pr="00B753E9" w:rsidRDefault="009C6FD4" w:rsidP="00EB3C4B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 xml:space="preserve">5) от </w:t>
      </w: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филиала   муниципального бюджетного образовательного учреждения дополнительного образования детей детско-юношеская спортивная школа "Дружба" (приложение№ 5);</w:t>
      </w:r>
    </w:p>
    <w:p w:rsidR="009C6FD4" w:rsidRPr="000328E1" w:rsidRDefault="009C6FD4" w:rsidP="00EB3C4B">
      <w:pPr>
        <w:rPr>
          <w:sz w:val="28"/>
          <w:szCs w:val="28"/>
        </w:rPr>
      </w:pPr>
      <w:r w:rsidRPr="00637212">
        <w:rPr>
          <w:noProof/>
          <w:sz w:val="28"/>
          <w:szCs w:val="28"/>
          <w:lang w:eastAsia="ru-RU"/>
        </w:rPr>
        <w:pict>
          <v:shape id="Рисунок 13" o:spid="_x0000_i1029" type="#_x0000_t75" style="width:463.5pt;height:292.5pt;visibility:visible">
            <v:imagedata r:id="rId11" o:title=""/>
          </v:shape>
        </w:pict>
      </w:r>
    </w:p>
    <w:p w:rsidR="009C6FD4" w:rsidRPr="00EB3C4B" w:rsidRDefault="009C6FD4" w:rsidP="00EB3C4B">
      <w:pPr>
        <w:rPr>
          <w:sz w:val="28"/>
          <w:szCs w:val="28"/>
        </w:rPr>
      </w:pPr>
    </w:p>
    <w:p w:rsidR="009C6FD4" w:rsidRPr="00863D71" w:rsidRDefault="009C6FD4" w:rsidP="00863D71">
      <w:pPr>
        <w:rPr>
          <w:sz w:val="28"/>
          <w:szCs w:val="28"/>
        </w:rPr>
      </w:pPr>
      <w:r w:rsidRPr="00863D71">
        <w:rPr>
          <w:sz w:val="28"/>
          <w:szCs w:val="28"/>
        </w:rPr>
        <w:t>Глава Передовского сельского</w:t>
      </w:r>
    </w:p>
    <w:p w:rsidR="009C6FD4" w:rsidRDefault="009C6FD4" w:rsidP="00863D71">
      <w:pPr>
        <w:rPr>
          <w:sz w:val="28"/>
          <w:szCs w:val="28"/>
        </w:rPr>
      </w:pPr>
      <w:r w:rsidRPr="00863D71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</w:p>
    <w:p w:rsidR="009C6FD4" w:rsidRDefault="009C6FD4" w:rsidP="00863D71">
      <w:pPr>
        <w:pStyle w:val="NoSpacing"/>
        <w:ind w:firstLine="5529"/>
      </w:pPr>
      <w:r>
        <w:br w:type="page"/>
        <w:t xml:space="preserve">       ПРИЛОЖЕНИЕ №6</w:t>
      </w:r>
    </w:p>
    <w:p w:rsidR="009C6FD4" w:rsidRDefault="009C6FD4" w:rsidP="00863D71">
      <w:pPr>
        <w:pStyle w:val="NoSpacing"/>
        <w:ind w:firstLine="5529"/>
        <w:jc w:val="center"/>
      </w:pPr>
    </w:p>
    <w:p w:rsidR="009C6FD4" w:rsidRDefault="009C6FD4" w:rsidP="00863D71">
      <w:pPr>
        <w:pStyle w:val="NoSpacing"/>
        <w:ind w:left="4820"/>
        <w:jc w:val="center"/>
      </w:pPr>
      <w:r>
        <w:t>УТВЕРЖДЕНА</w:t>
      </w:r>
    </w:p>
    <w:p w:rsidR="009C6FD4" w:rsidRDefault="009C6FD4" w:rsidP="00863D71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863D71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Pr="00863D71" w:rsidRDefault="009C6FD4" w:rsidP="00863D71">
      <w:pPr>
        <w:rPr>
          <w:sz w:val="28"/>
          <w:szCs w:val="28"/>
        </w:rPr>
      </w:pPr>
      <w:r w:rsidRPr="00863D71">
        <w:rPr>
          <w:sz w:val="28"/>
          <w:szCs w:val="28"/>
        </w:rPr>
        <w:t xml:space="preserve">от 26.11.2013 г. № </w:t>
      </w:r>
      <w:r>
        <w:rPr>
          <w:sz w:val="28"/>
          <w:szCs w:val="28"/>
        </w:rPr>
        <w:t>1</w:t>
      </w:r>
    </w:p>
    <w:p w:rsidR="009C6FD4" w:rsidRPr="001858B0" w:rsidRDefault="009C6FD4" w:rsidP="00863D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Default="009C6FD4" w:rsidP="00EB3C4B">
      <w:pPr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 6)</w:t>
      </w: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от  муниципального бюджетного учреждения здравоохранения "Отрадненская центральная районная больница" Передовская участковая больница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C6FD4" w:rsidRDefault="009C6FD4" w:rsidP="00863D71">
      <w:pPr>
        <w:rPr>
          <w:sz w:val="28"/>
          <w:szCs w:val="28"/>
        </w:rPr>
      </w:pPr>
      <w:r w:rsidRPr="00637212">
        <w:rPr>
          <w:noProof/>
          <w:sz w:val="28"/>
          <w:szCs w:val="28"/>
          <w:lang w:eastAsia="ru-RU"/>
        </w:rPr>
        <w:pict>
          <v:shape id="Рисунок 15" o:spid="_x0000_i1030" type="#_x0000_t75" style="width:463.5pt;height:255pt;visibility:visible">
            <v:imagedata r:id="rId12" o:title=""/>
          </v:shape>
        </w:pict>
      </w:r>
    </w:p>
    <w:p w:rsidR="009C6FD4" w:rsidRPr="00863D71" w:rsidRDefault="009C6FD4" w:rsidP="00863D71">
      <w:pPr>
        <w:rPr>
          <w:sz w:val="28"/>
          <w:szCs w:val="28"/>
        </w:rPr>
      </w:pPr>
    </w:p>
    <w:p w:rsidR="009C6FD4" w:rsidRPr="00863D71" w:rsidRDefault="009C6FD4" w:rsidP="00863D71">
      <w:pPr>
        <w:rPr>
          <w:sz w:val="28"/>
          <w:szCs w:val="28"/>
        </w:rPr>
      </w:pPr>
    </w:p>
    <w:p w:rsidR="009C6FD4" w:rsidRPr="00863D71" w:rsidRDefault="009C6FD4" w:rsidP="00863D71">
      <w:pPr>
        <w:rPr>
          <w:sz w:val="28"/>
          <w:szCs w:val="28"/>
        </w:rPr>
      </w:pPr>
    </w:p>
    <w:p w:rsidR="009C6FD4" w:rsidRPr="00863D71" w:rsidRDefault="009C6FD4" w:rsidP="00863D71">
      <w:pPr>
        <w:rPr>
          <w:b/>
          <w:bCs/>
          <w:sz w:val="28"/>
          <w:szCs w:val="28"/>
        </w:rPr>
      </w:pPr>
      <w:r w:rsidRPr="00863D71">
        <w:rPr>
          <w:b/>
          <w:bCs/>
          <w:sz w:val="28"/>
          <w:szCs w:val="28"/>
        </w:rPr>
        <w:t>Глава Передовского сельского</w:t>
      </w:r>
    </w:p>
    <w:p w:rsidR="009C6FD4" w:rsidRPr="00863D71" w:rsidRDefault="009C6FD4" w:rsidP="00863D71">
      <w:pPr>
        <w:rPr>
          <w:sz w:val="28"/>
          <w:szCs w:val="28"/>
        </w:rPr>
      </w:pPr>
      <w:r w:rsidRPr="00882758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</w:p>
    <w:p w:rsidR="009C6FD4" w:rsidRDefault="009C6FD4" w:rsidP="00863D71">
      <w:pPr>
        <w:rPr>
          <w:sz w:val="28"/>
          <w:szCs w:val="28"/>
        </w:rPr>
      </w:pPr>
    </w:p>
    <w:p w:rsidR="009C6FD4" w:rsidRDefault="009C6FD4" w:rsidP="00863D71">
      <w:pPr>
        <w:pStyle w:val="NoSpacing"/>
        <w:ind w:firstLine="5529"/>
      </w:pPr>
      <w:r>
        <w:br w:type="page"/>
        <w:t xml:space="preserve">       ПРИЛОЖЕНИЕ №7</w:t>
      </w:r>
    </w:p>
    <w:p w:rsidR="009C6FD4" w:rsidRDefault="009C6FD4" w:rsidP="00863D71">
      <w:pPr>
        <w:pStyle w:val="NoSpacing"/>
        <w:ind w:firstLine="5529"/>
        <w:jc w:val="center"/>
      </w:pPr>
    </w:p>
    <w:p w:rsidR="009C6FD4" w:rsidRDefault="009C6FD4" w:rsidP="00863D71">
      <w:pPr>
        <w:pStyle w:val="NoSpacing"/>
        <w:ind w:left="4820"/>
        <w:jc w:val="center"/>
      </w:pPr>
      <w:r>
        <w:t>УТВЕРЖДЕНА</w:t>
      </w:r>
    </w:p>
    <w:p w:rsidR="009C6FD4" w:rsidRDefault="009C6FD4" w:rsidP="00863D71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863D71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Pr="00863D71" w:rsidRDefault="009C6FD4" w:rsidP="00863D71">
      <w:pPr>
        <w:rPr>
          <w:sz w:val="28"/>
          <w:szCs w:val="28"/>
        </w:rPr>
      </w:pPr>
      <w:r w:rsidRPr="00863D71">
        <w:rPr>
          <w:sz w:val="28"/>
          <w:szCs w:val="28"/>
        </w:rPr>
        <w:t xml:space="preserve">от 26.11.2013 г. № </w:t>
      </w:r>
      <w:r>
        <w:rPr>
          <w:sz w:val="28"/>
          <w:szCs w:val="28"/>
        </w:rPr>
        <w:t>1</w:t>
      </w:r>
    </w:p>
    <w:p w:rsidR="009C6FD4" w:rsidRPr="001858B0" w:rsidRDefault="009C6FD4" w:rsidP="00863D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Default="009C6FD4" w:rsidP="008A1D37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 7)</w:t>
      </w: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) от общества с ограниченной ответ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ственностью СВ-Дент.</w:t>
      </w:r>
    </w:p>
    <w:p w:rsidR="009C6FD4" w:rsidRPr="008A1D37" w:rsidRDefault="009C6FD4" w:rsidP="008A1D37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Default="009C6FD4" w:rsidP="008A1D37">
      <w:pPr>
        <w:rPr>
          <w:sz w:val="28"/>
          <w:szCs w:val="28"/>
        </w:rPr>
      </w:pPr>
      <w:r w:rsidRPr="00637212">
        <w:rPr>
          <w:noProof/>
          <w:sz w:val="28"/>
          <w:szCs w:val="28"/>
          <w:lang w:eastAsia="ru-RU"/>
        </w:rPr>
        <w:pict>
          <v:shape id="Рисунок 17" o:spid="_x0000_i1031" type="#_x0000_t75" style="width:468pt;height:249pt;visibility:visible">
            <v:imagedata r:id="rId13" o:title=""/>
          </v:shape>
        </w:pict>
      </w:r>
    </w:p>
    <w:p w:rsidR="009C6FD4" w:rsidRPr="008A1D37" w:rsidRDefault="009C6FD4" w:rsidP="008A1D37">
      <w:pPr>
        <w:rPr>
          <w:sz w:val="28"/>
          <w:szCs w:val="28"/>
        </w:rPr>
      </w:pPr>
    </w:p>
    <w:p w:rsidR="009C6FD4" w:rsidRPr="008A1D37" w:rsidRDefault="009C6FD4" w:rsidP="008A1D37">
      <w:pPr>
        <w:rPr>
          <w:sz w:val="28"/>
          <w:szCs w:val="28"/>
        </w:rPr>
      </w:pPr>
    </w:p>
    <w:p w:rsidR="009C6FD4" w:rsidRDefault="009C6FD4" w:rsidP="008A1D37">
      <w:pPr>
        <w:rPr>
          <w:sz w:val="28"/>
          <w:szCs w:val="28"/>
        </w:rPr>
      </w:pPr>
    </w:p>
    <w:p w:rsidR="009C6FD4" w:rsidRPr="00882758" w:rsidRDefault="009C6FD4" w:rsidP="008A1D37">
      <w:pPr>
        <w:rPr>
          <w:sz w:val="28"/>
          <w:szCs w:val="28"/>
        </w:rPr>
      </w:pPr>
      <w:r w:rsidRPr="00882758">
        <w:rPr>
          <w:sz w:val="28"/>
          <w:szCs w:val="28"/>
        </w:rPr>
        <w:t>Глава Передовского сельского</w:t>
      </w:r>
    </w:p>
    <w:p w:rsidR="009C6FD4" w:rsidRDefault="009C6FD4" w:rsidP="008A1D37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882758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</w:p>
    <w:p w:rsidR="009C6FD4" w:rsidRDefault="009C6FD4" w:rsidP="008A1D37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Default="009C6FD4">
      <w:pPr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9C6FD4" w:rsidRDefault="009C6FD4" w:rsidP="008A1D37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Default="009C6FD4" w:rsidP="008A1D37">
      <w:pPr>
        <w:pStyle w:val="NoSpacing"/>
        <w:ind w:firstLine="5529"/>
      </w:pPr>
      <w:r>
        <w:t xml:space="preserve">       ПРИЛОЖЕНИЕ №8</w:t>
      </w:r>
    </w:p>
    <w:p w:rsidR="009C6FD4" w:rsidRDefault="009C6FD4" w:rsidP="008A1D37">
      <w:pPr>
        <w:pStyle w:val="NoSpacing"/>
        <w:ind w:firstLine="5529"/>
        <w:jc w:val="center"/>
      </w:pPr>
    </w:p>
    <w:p w:rsidR="009C6FD4" w:rsidRDefault="009C6FD4" w:rsidP="008A1D37">
      <w:pPr>
        <w:pStyle w:val="NoSpacing"/>
        <w:ind w:left="4820"/>
        <w:jc w:val="center"/>
      </w:pPr>
      <w:r>
        <w:t>УТВЕРЖДЕНА</w:t>
      </w:r>
    </w:p>
    <w:p w:rsidR="009C6FD4" w:rsidRDefault="009C6FD4" w:rsidP="008A1D37">
      <w:pPr>
        <w:pStyle w:val="NoSpacing"/>
        <w:ind w:left="4820"/>
        <w:jc w:val="center"/>
      </w:pPr>
      <w:r>
        <w:t>постановлением администрации</w:t>
      </w:r>
    </w:p>
    <w:p w:rsidR="009C6FD4" w:rsidRDefault="009C6FD4" w:rsidP="008A1D37">
      <w:pPr>
        <w:pStyle w:val="NoSpacing"/>
        <w:ind w:left="4820"/>
        <w:jc w:val="center"/>
      </w:pPr>
      <w:r>
        <w:t>Передовского сельского поселения Отрадненского района</w:t>
      </w:r>
    </w:p>
    <w:p w:rsidR="009C6FD4" w:rsidRPr="00863D71" w:rsidRDefault="009C6FD4" w:rsidP="008A1D37">
      <w:pPr>
        <w:rPr>
          <w:sz w:val="28"/>
          <w:szCs w:val="28"/>
        </w:rPr>
      </w:pPr>
      <w:r w:rsidRPr="00863D71">
        <w:rPr>
          <w:sz w:val="28"/>
          <w:szCs w:val="28"/>
        </w:rPr>
        <w:t xml:space="preserve">от 26.11.2013 г. № </w:t>
      </w:r>
      <w:r>
        <w:rPr>
          <w:sz w:val="28"/>
          <w:szCs w:val="28"/>
        </w:rPr>
        <w:t>1</w:t>
      </w:r>
    </w:p>
    <w:p w:rsidR="009C6FD4" w:rsidRPr="001858B0" w:rsidRDefault="009C6FD4" w:rsidP="008A1D3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858B0">
        <w:rPr>
          <w:rFonts w:ascii="Times New Roman" w:hAnsi="Times New Roman" w:cs="Times New Roman"/>
          <w:sz w:val="28"/>
          <w:szCs w:val="28"/>
          <w:lang w:eastAsia="ru-RU"/>
        </w:rPr>
        <w:t>СХЕМА</w:t>
      </w:r>
    </w:p>
    <w:p w:rsidR="009C6FD4" w:rsidRPr="00B753E9" w:rsidRDefault="009C6FD4" w:rsidP="008A1D37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</w:t>
      </w:r>
      <w:r w:rsidRPr="00B753E9">
        <w:rPr>
          <w:rFonts w:ascii="Times New Roman" w:hAnsi="Times New Roman" w:cs="Times New Roman"/>
          <w:sz w:val="28"/>
          <w:szCs w:val="28"/>
          <w:lang w:eastAsia="ru-RU"/>
        </w:rPr>
        <w:t>раниц прилегающих территорий, на которых не допускается рознична</w:t>
      </w:r>
      <w:r>
        <w:rPr>
          <w:rFonts w:ascii="Times New Roman" w:hAnsi="Times New Roman" w:cs="Times New Roman"/>
          <w:sz w:val="28"/>
          <w:szCs w:val="28"/>
          <w:lang w:eastAsia="ru-RU"/>
        </w:rPr>
        <w:t>я продажа алкогольной продукции 8)</w:t>
      </w:r>
      <w:r w:rsidRPr="00B753E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от фельдшерско – акушерского  пункт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х. Ильич .</w:t>
      </w:r>
    </w:p>
    <w:p w:rsidR="009C6FD4" w:rsidRPr="00B753E9" w:rsidRDefault="009C6FD4" w:rsidP="008A1D37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Default="009C6FD4" w:rsidP="00400A9B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C6FD4" w:rsidRDefault="009C6FD4" w:rsidP="008A1D37">
      <w:pPr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37212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Рисунок 20" o:spid="_x0000_i1032" type="#_x0000_t75" style="width:468pt;height:231pt;visibility:visible">
            <v:imagedata r:id="rId14" o:title=""/>
          </v:shape>
        </w:pict>
      </w:r>
    </w:p>
    <w:p w:rsidR="009C6FD4" w:rsidRPr="00400A9B" w:rsidRDefault="009C6FD4" w:rsidP="00400A9B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400A9B" w:rsidRDefault="009C6FD4" w:rsidP="00400A9B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400A9B" w:rsidRDefault="009C6FD4" w:rsidP="00400A9B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882758" w:rsidRDefault="009C6FD4" w:rsidP="00400A9B">
      <w:pPr>
        <w:rPr>
          <w:sz w:val="28"/>
          <w:szCs w:val="28"/>
        </w:rPr>
      </w:pPr>
      <w:r w:rsidRPr="00882758">
        <w:rPr>
          <w:sz w:val="28"/>
          <w:szCs w:val="28"/>
        </w:rPr>
        <w:t>Глава Передовского сельского</w:t>
      </w:r>
    </w:p>
    <w:p w:rsidR="009C6FD4" w:rsidRDefault="009C6FD4" w:rsidP="00400A9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882758">
        <w:rPr>
          <w:sz w:val="28"/>
          <w:szCs w:val="28"/>
        </w:rPr>
        <w:t xml:space="preserve">поселения Отрадненского района                                                   А.Д. Рубанов                 </w:t>
      </w:r>
    </w:p>
    <w:p w:rsidR="009C6FD4" w:rsidRDefault="009C6FD4" w:rsidP="00400A9B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Default="009C6FD4" w:rsidP="00400A9B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9C6FD4" w:rsidRPr="00400A9B" w:rsidRDefault="009C6FD4" w:rsidP="00400A9B">
      <w:pPr>
        <w:tabs>
          <w:tab w:val="left" w:pos="1360"/>
        </w:tabs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9C6FD4" w:rsidRPr="008A1D37" w:rsidRDefault="009C6FD4" w:rsidP="00F41561">
      <w:pPr>
        <w:pStyle w:val="NoSpacing"/>
        <w:ind w:firstLine="5529"/>
        <w:rPr>
          <w:color w:val="000000"/>
        </w:rPr>
      </w:pPr>
      <w:r>
        <w:rPr>
          <w:color w:val="000000"/>
        </w:rPr>
        <w:br w:type="page"/>
      </w:r>
    </w:p>
    <w:p w:rsidR="009C6FD4" w:rsidRDefault="009C6FD4" w:rsidP="00863D71">
      <w:pPr>
        <w:rPr>
          <w:sz w:val="28"/>
          <w:szCs w:val="28"/>
        </w:rPr>
      </w:pPr>
    </w:p>
    <w:p w:rsidR="009C6FD4" w:rsidRPr="008A1D37" w:rsidRDefault="009C6FD4" w:rsidP="008A1D37">
      <w:pPr>
        <w:rPr>
          <w:sz w:val="28"/>
          <w:szCs w:val="28"/>
        </w:rPr>
      </w:pPr>
    </w:p>
    <w:p w:rsidR="009C6FD4" w:rsidRPr="008A1D37" w:rsidRDefault="009C6FD4" w:rsidP="008A1D37">
      <w:pPr>
        <w:rPr>
          <w:sz w:val="28"/>
          <w:szCs w:val="28"/>
        </w:rPr>
      </w:pPr>
    </w:p>
    <w:p w:rsidR="009C6FD4" w:rsidRDefault="009C6FD4" w:rsidP="008A1D37">
      <w:pPr>
        <w:rPr>
          <w:sz w:val="28"/>
          <w:szCs w:val="28"/>
        </w:rPr>
      </w:pPr>
      <w:bookmarkStart w:id="0" w:name="_GoBack"/>
      <w:bookmarkEnd w:id="0"/>
    </w:p>
    <w:sectPr w:rsidR="009C6FD4" w:rsidSect="005C514A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C6FD4" w:rsidRDefault="009C6FD4" w:rsidP="00CC7AF0">
      <w:pPr>
        <w:spacing w:after="0" w:line="240" w:lineRule="auto"/>
      </w:pPr>
      <w:r>
        <w:separator/>
      </w:r>
    </w:p>
  </w:endnote>
  <w:endnote w:type="continuationSeparator" w:id="1">
    <w:p w:rsidR="009C6FD4" w:rsidRDefault="009C6FD4" w:rsidP="00CC7A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6FD4" w:rsidRDefault="009C6FD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C6FD4" w:rsidRDefault="009C6FD4" w:rsidP="00CC7AF0">
      <w:pPr>
        <w:spacing w:after="0" w:line="240" w:lineRule="auto"/>
      </w:pPr>
      <w:r>
        <w:separator/>
      </w:r>
    </w:p>
  </w:footnote>
  <w:footnote w:type="continuationSeparator" w:id="1">
    <w:p w:rsidR="009C6FD4" w:rsidRDefault="009C6FD4" w:rsidP="00CC7AF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defaultTabStop w:val="708"/>
  <w:autoHyphenation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57EDC"/>
    <w:rsid w:val="000328E1"/>
    <w:rsid w:val="001858B0"/>
    <w:rsid w:val="001964C7"/>
    <w:rsid w:val="00251817"/>
    <w:rsid w:val="00291933"/>
    <w:rsid w:val="00400A9B"/>
    <w:rsid w:val="005C514A"/>
    <w:rsid w:val="006054B5"/>
    <w:rsid w:val="00637212"/>
    <w:rsid w:val="006F20E2"/>
    <w:rsid w:val="00863D71"/>
    <w:rsid w:val="00882758"/>
    <w:rsid w:val="008A1D37"/>
    <w:rsid w:val="009605D3"/>
    <w:rsid w:val="009C1810"/>
    <w:rsid w:val="009C6FD4"/>
    <w:rsid w:val="00A57EDC"/>
    <w:rsid w:val="00B707E9"/>
    <w:rsid w:val="00B753E9"/>
    <w:rsid w:val="00C46391"/>
    <w:rsid w:val="00CC7AF0"/>
    <w:rsid w:val="00D01D85"/>
    <w:rsid w:val="00D21B40"/>
    <w:rsid w:val="00DC26B5"/>
    <w:rsid w:val="00E515B1"/>
    <w:rsid w:val="00EB3C4B"/>
    <w:rsid w:val="00F415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3D71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B707E9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99"/>
    <w:qFormat/>
    <w:rsid w:val="009605D3"/>
    <w:rPr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rsid w:val="00185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858B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CC7A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CC7AF0"/>
  </w:style>
  <w:style w:type="paragraph" w:styleId="Footer">
    <w:name w:val="footer"/>
    <w:basedOn w:val="Normal"/>
    <w:link w:val="FooterChar"/>
    <w:uiPriority w:val="99"/>
    <w:rsid w:val="00CC7A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CC7AF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6645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5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5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5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5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85</TotalTime>
  <Pages>12</Pages>
  <Words>1043</Words>
  <Characters>5948</Characters>
  <Application>Microsoft Office Outlook</Application>
  <DocSecurity>0</DocSecurity>
  <Lines>0</Lines>
  <Paragraphs>0</Paragraphs>
  <ScaleCrop>false</ScaleCrop>
  <Company>Hewlett-Packard Company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ДелоПро</dc:creator>
  <cp:keywords/>
  <dc:description/>
  <cp:lastModifiedBy>Denis</cp:lastModifiedBy>
  <cp:revision>9</cp:revision>
  <cp:lastPrinted>2013-11-28T10:12:00Z</cp:lastPrinted>
  <dcterms:created xsi:type="dcterms:W3CDTF">2013-11-28T05:47:00Z</dcterms:created>
  <dcterms:modified xsi:type="dcterms:W3CDTF">2014-04-22T12:20:00Z</dcterms:modified>
</cp:coreProperties>
</file>